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1076" w:rsidRPr="00BF791A" w:rsidRDefault="00971076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Pr="00AE0DC0">
        <w:rPr>
          <w:rFonts w:ascii="Arial" w:hAnsi="Arial" w:cs="Arial"/>
          <w:b/>
          <w:caps/>
          <w:noProof/>
          <w:sz w:val="28"/>
          <w:szCs w:val="28"/>
        </w:rPr>
        <w:t>2037</w:t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971076" w:rsidRPr="00BF791A" w:rsidTr="002B152C">
        <w:tc>
          <w:tcPr>
            <w:tcW w:w="1030" w:type="dxa"/>
          </w:tcPr>
          <w:p w:rsidR="00971076" w:rsidRPr="00BF791A" w:rsidRDefault="00971076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971076" w:rsidRPr="00BF791A" w:rsidRDefault="00971076" w:rsidP="006116C3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Congratula </w:t>
            </w:r>
            <w:r w:rsidRPr="00AE0DC0">
              <w:rPr>
                <w:rFonts w:ascii="Arial" w:hAnsi="Arial" w:cs="Arial"/>
                <w:caps/>
                <w:noProof/>
                <w:sz w:val="20"/>
                <w:szCs w:val="20"/>
              </w:rPr>
              <w:t>Clea Aquillas dos Santos</w:t>
            </w:r>
            <w:r>
              <w:rPr>
                <w:rFonts w:ascii="Arial" w:hAnsi="Arial" w:cs="Arial"/>
                <w:sz w:val="20"/>
                <w:szCs w:val="20"/>
              </w:rPr>
              <w:t xml:space="preserve"> por ter concorrido à eleição para o Conselho Tutelar de Jacareí - Gestão 2016-2019. </w:t>
            </w:r>
          </w:p>
        </w:tc>
      </w:tr>
    </w:tbl>
    <w:p w:rsidR="00971076" w:rsidRPr="00BF791A" w:rsidRDefault="00971076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971076" w:rsidRDefault="00971076" w:rsidP="009420CF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</w:t>
      </w:r>
      <w:r w:rsidR="003A75BA">
        <w:rPr>
          <w:rFonts w:ascii="Arial" w:hAnsi="Arial" w:cs="Arial"/>
        </w:rPr>
        <w:t xml:space="preserve">de </w:t>
      </w:r>
      <w:bookmarkStart w:id="0" w:name="_GoBack"/>
      <w:bookmarkEnd w:id="0"/>
      <w:r w:rsidRPr="00BF791A">
        <w:rPr>
          <w:rFonts w:ascii="Arial" w:hAnsi="Arial" w:cs="Arial"/>
        </w:rPr>
        <w:t xml:space="preserve">nossas congratulações </w:t>
      </w:r>
      <w:r>
        <w:rPr>
          <w:rFonts w:ascii="Arial" w:hAnsi="Arial" w:cs="Arial"/>
        </w:rPr>
        <w:t xml:space="preserve">a </w:t>
      </w:r>
      <w:r w:rsidRPr="00AE0DC0">
        <w:rPr>
          <w:rFonts w:ascii="Arial" w:hAnsi="Arial" w:cs="Arial"/>
          <w:noProof/>
        </w:rPr>
        <w:t>CLEA AQUILLAS DOS SANTOS</w:t>
      </w:r>
      <w:r>
        <w:rPr>
          <w:rFonts w:ascii="Arial" w:hAnsi="Arial" w:cs="Arial"/>
        </w:rPr>
        <w:t xml:space="preserve"> por ter </w:t>
      </w:r>
      <w:r w:rsidRPr="000F466D">
        <w:rPr>
          <w:rFonts w:ascii="Arial" w:hAnsi="Arial" w:cs="Arial"/>
        </w:rPr>
        <w:t xml:space="preserve">concorrido à eleição para o </w:t>
      </w:r>
      <w:r w:rsidRPr="00047E09">
        <w:rPr>
          <w:rFonts w:ascii="Arial" w:hAnsi="Arial" w:cs="Arial"/>
        </w:rPr>
        <w:t>Conselho Tutelar de Jacareí</w:t>
      </w:r>
      <w:r w:rsidRPr="000F466D">
        <w:rPr>
          <w:rFonts w:ascii="Arial" w:hAnsi="Arial" w:cs="Arial"/>
        </w:rPr>
        <w:t xml:space="preserve"> - Gestão 2016</w:t>
      </w:r>
      <w:r>
        <w:rPr>
          <w:rFonts w:ascii="Arial" w:hAnsi="Arial" w:cs="Arial"/>
        </w:rPr>
        <w:t>-</w:t>
      </w:r>
      <w:r w:rsidRPr="000F466D">
        <w:rPr>
          <w:rFonts w:ascii="Arial" w:hAnsi="Arial" w:cs="Arial"/>
        </w:rPr>
        <w:t>2019.</w:t>
      </w:r>
    </w:p>
    <w:p w:rsidR="00971076" w:rsidRPr="00BF791A" w:rsidRDefault="00971076" w:rsidP="009420CF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O pleito, ocorrido no último dia 04 de outubro, elegeu cinco novos conselheiros e seus respectivos suplentes.</w:t>
      </w:r>
    </w:p>
    <w:p w:rsidR="00971076" w:rsidRPr="00BF791A" w:rsidRDefault="00971076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971076" w:rsidRPr="00BF791A" w:rsidRDefault="00971076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971076" w:rsidRDefault="00971076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proofErr w:type="gramStart"/>
      <w:r>
        <w:rPr>
          <w:rFonts w:ascii="Arial" w:hAnsi="Arial" w:cs="Arial"/>
        </w:rPr>
        <w:t>7</w:t>
      </w:r>
      <w:proofErr w:type="gramEnd"/>
      <w:r>
        <w:rPr>
          <w:rFonts w:ascii="Arial" w:hAnsi="Arial" w:cs="Arial"/>
        </w:rPr>
        <w:t xml:space="preserve"> de outubro de 2015.</w:t>
      </w:r>
    </w:p>
    <w:p w:rsidR="00971076" w:rsidRDefault="00971076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971076" w:rsidRDefault="00971076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971076" w:rsidRDefault="00971076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971076" w:rsidRPr="000F466D" w:rsidRDefault="00971076" w:rsidP="000F466D">
      <w:pPr>
        <w:jc w:val="center"/>
        <w:rPr>
          <w:rFonts w:ascii="Arial" w:hAnsi="Arial" w:cs="Arial"/>
          <w:b/>
        </w:rPr>
      </w:pPr>
      <w:r w:rsidRPr="000F466D">
        <w:rPr>
          <w:rFonts w:ascii="Arial" w:hAnsi="Arial" w:cs="Arial"/>
          <w:b/>
        </w:rPr>
        <w:t>ROGÉRIO TIMÓTEO</w:t>
      </w:r>
    </w:p>
    <w:p w:rsidR="00971076" w:rsidRPr="000F466D" w:rsidRDefault="00971076" w:rsidP="000F466D">
      <w:pPr>
        <w:jc w:val="center"/>
        <w:rPr>
          <w:rFonts w:ascii="Arial" w:hAnsi="Arial" w:cs="Arial"/>
        </w:rPr>
      </w:pPr>
      <w:r w:rsidRPr="000F466D">
        <w:rPr>
          <w:rFonts w:ascii="Arial" w:hAnsi="Arial" w:cs="Arial"/>
        </w:rPr>
        <w:t>Vereador - PRB</w:t>
      </w:r>
    </w:p>
    <w:p w:rsidR="00971076" w:rsidRDefault="00971076" w:rsidP="000F466D">
      <w:pPr>
        <w:tabs>
          <w:tab w:val="left" w:pos="-600"/>
        </w:tabs>
        <w:jc w:val="center"/>
        <w:rPr>
          <w:rFonts w:ascii="Arial" w:hAnsi="Arial" w:cs="Arial"/>
        </w:rPr>
        <w:sectPr w:rsidR="00971076" w:rsidSect="00971076">
          <w:headerReference w:type="default" r:id="rId8"/>
          <w:footerReference w:type="default" r:id="rId9"/>
          <w:pgSz w:w="11907" w:h="16840" w:code="9"/>
          <w:pgMar w:top="2268" w:right="709" w:bottom="1418" w:left="1701" w:header="851" w:footer="907" w:gutter="0"/>
          <w:pgNumType w:start="1"/>
          <w:cols w:space="720"/>
          <w:docGrid w:linePitch="326"/>
        </w:sectPr>
      </w:pPr>
      <w:r w:rsidRPr="000F466D">
        <w:rPr>
          <w:rFonts w:ascii="Arial" w:hAnsi="Arial" w:cs="Arial"/>
        </w:rPr>
        <w:t>1º Secretário</w:t>
      </w:r>
    </w:p>
    <w:p w:rsidR="00971076" w:rsidRPr="000F466D" w:rsidRDefault="00971076" w:rsidP="000F466D">
      <w:pPr>
        <w:tabs>
          <w:tab w:val="left" w:pos="-600"/>
        </w:tabs>
        <w:jc w:val="center"/>
        <w:rPr>
          <w:rFonts w:ascii="Arial" w:hAnsi="Arial" w:cs="Arial"/>
        </w:rPr>
      </w:pPr>
    </w:p>
    <w:sectPr w:rsidR="00971076" w:rsidRPr="000F466D" w:rsidSect="00971076">
      <w:headerReference w:type="default" r:id="rId10"/>
      <w:footerReference w:type="default" r:id="rId11"/>
      <w:type w:val="continuous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6EC0" w:rsidRDefault="002B6EC0">
      <w:r>
        <w:separator/>
      </w:r>
    </w:p>
  </w:endnote>
  <w:endnote w:type="continuationSeparator" w:id="0">
    <w:p w:rsidR="002B6EC0" w:rsidRDefault="002B6E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1076" w:rsidRDefault="00971076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A23B25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6EC0" w:rsidRDefault="002B6EC0">
      <w:r>
        <w:separator/>
      </w:r>
    </w:p>
  </w:footnote>
  <w:footnote w:type="continuationSeparator" w:id="0">
    <w:p w:rsidR="002B6EC0" w:rsidRDefault="002B6EC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1076" w:rsidRDefault="00971076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64384" behindDoc="0" locked="0" layoutInCell="0" allowOverlap="1" wp14:anchorId="1D7160B3" wp14:editId="2197665B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71076" w:rsidRPr="00EB04D6" w:rsidRDefault="0097107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nFwQI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971076" w:rsidRPr="00EB04D6" w:rsidRDefault="0097107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63360" behindDoc="0" locked="0" layoutInCell="0" allowOverlap="1" wp14:anchorId="483E74CB" wp14:editId="1F13716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71076" w:rsidRPr="00F73DA3" w:rsidRDefault="00971076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971076" w:rsidRPr="00F73DA3" w:rsidRDefault="00971076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IbwV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C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4z9Yy+oJFKwk&#10;CAy0CG0PjEaq7xgN0EIyrL9tqWIYte8F/ALbbyZDTcZ6Mqgo4WqGDUajuTRjX9r2im8aQB7/mZC3&#10;8FNq7kRsv9QYBTCwC2gLjsuhhdm+c7p2Xs+NdvEL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fyG8Fb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971076" w:rsidRPr="00F73DA3" w:rsidRDefault="00971076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971076" w:rsidRPr="00F73DA3" w:rsidRDefault="00971076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5408" behindDoc="0" locked="0" layoutInCell="0" allowOverlap="1" wp14:anchorId="47F163B7" wp14:editId="128B3648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6" name="Imagem 6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A23B25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1D7160B3" wp14:editId="2197665B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EB04D6" w:rsidRDefault="00A23B25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a9PEma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A23B25" w:rsidRPr="00EB04D6" w:rsidRDefault="00A23B25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483E74CB" wp14:editId="1F13716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F73DA3" w:rsidRDefault="00A23B25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A23B25" w:rsidRPr="00F73DA3" w:rsidRDefault="00A23B25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29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LbI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u9+xmXFtiKeS2rJ1Cw&#10;kiAw0CK0PTAaqb5jNEALybD+tqWKYdS+F/ALbL+ZDDUZ68mgooSrGTYYjebSjH1p2yu+aQB5/GdC&#10;3sJPqbkT8XMUwMAuoC04LocWZvvO6dp5PTfaxS8A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0FC2yL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A23B25" w:rsidRPr="00F73DA3" w:rsidRDefault="00A23B25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A23B25" w:rsidRPr="00F73DA3" w:rsidRDefault="00A23B25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1312" behindDoc="0" locked="0" layoutInCell="0" allowOverlap="1" wp14:anchorId="47F163B7" wp14:editId="128B3648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47E09"/>
    <w:rsid w:val="00094490"/>
    <w:rsid w:val="000958D5"/>
    <w:rsid w:val="000D638F"/>
    <w:rsid w:val="000F466D"/>
    <w:rsid w:val="0014591F"/>
    <w:rsid w:val="00172E81"/>
    <w:rsid w:val="00181CD2"/>
    <w:rsid w:val="001F13C3"/>
    <w:rsid w:val="00204ED7"/>
    <w:rsid w:val="00253C82"/>
    <w:rsid w:val="002A7434"/>
    <w:rsid w:val="002B152C"/>
    <w:rsid w:val="002B6EC0"/>
    <w:rsid w:val="002C4B2B"/>
    <w:rsid w:val="002D1F9A"/>
    <w:rsid w:val="002F02DB"/>
    <w:rsid w:val="00323F0F"/>
    <w:rsid w:val="00397FF3"/>
    <w:rsid w:val="003A75BA"/>
    <w:rsid w:val="00412795"/>
    <w:rsid w:val="00487D64"/>
    <w:rsid w:val="00493115"/>
    <w:rsid w:val="004E46DA"/>
    <w:rsid w:val="004F1FA8"/>
    <w:rsid w:val="004F39E9"/>
    <w:rsid w:val="00505FD8"/>
    <w:rsid w:val="0053158A"/>
    <w:rsid w:val="00564368"/>
    <w:rsid w:val="005B3D21"/>
    <w:rsid w:val="005C3938"/>
    <w:rsid w:val="005E138D"/>
    <w:rsid w:val="006116C3"/>
    <w:rsid w:val="00624472"/>
    <w:rsid w:val="006426AE"/>
    <w:rsid w:val="00681021"/>
    <w:rsid w:val="00682E6E"/>
    <w:rsid w:val="0069312F"/>
    <w:rsid w:val="006B0B8E"/>
    <w:rsid w:val="006D6F7D"/>
    <w:rsid w:val="006E414F"/>
    <w:rsid w:val="006E7E66"/>
    <w:rsid w:val="00715F74"/>
    <w:rsid w:val="00725E66"/>
    <w:rsid w:val="0073407F"/>
    <w:rsid w:val="00775A1B"/>
    <w:rsid w:val="007F75CA"/>
    <w:rsid w:val="0080197E"/>
    <w:rsid w:val="008076A3"/>
    <w:rsid w:val="00877E50"/>
    <w:rsid w:val="008909A4"/>
    <w:rsid w:val="008A0EB2"/>
    <w:rsid w:val="009420CF"/>
    <w:rsid w:val="00971076"/>
    <w:rsid w:val="009768E6"/>
    <w:rsid w:val="009A2ABD"/>
    <w:rsid w:val="009B207E"/>
    <w:rsid w:val="009B32F8"/>
    <w:rsid w:val="009D50D4"/>
    <w:rsid w:val="009E1F05"/>
    <w:rsid w:val="00A23B25"/>
    <w:rsid w:val="00A46B01"/>
    <w:rsid w:val="00A92CB9"/>
    <w:rsid w:val="00AC712C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A16EF"/>
    <w:rsid w:val="00DB48F6"/>
    <w:rsid w:val="00E11F92"/>
    <w:rsid w:val="00E14F37"/>
    <w:rsid w:val="00E3022D"/>
    <w:rsid w:val="00E7205B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0</TotalTime>
  <Pages>1</Pages>
  <Words>123</Words>
  <Characters>668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790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2</cp:revision>
  <cp:lastPrinted>2014-12-11T13:13:00Z</cp:lastPrinted>
  <dcterms:created xsi:type="dcterms:W3CDTF">2015-10-06T11:47:00Z</dcterms:created>
  <dcterms:modified xsi:type="dcterms:W3CDTF">2015-10-06T13:55:00Z</dcterms:modified>
</cp:coreProperties>
</file>